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775F8B21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="00731F76">
        <w:rPr>
          <w:rStyle w:val="Siln"/>
        </w:rPr>
        <w:t>Diagnostika a přepočty mostů a mostního provizoria oblasti OŘ HKR, 2026</w:t>
      </w:r>
      <w:r>
        <w:rPr>
          <w:rFonts w:eastAsia="Times New Roman" w:cs="Times New Roman"/>
          <w:b/>
          <w:lang w:eastAsia="cs-CZ"/>
        </w:rPr>
        <w:t>“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1164A498" w:rsidR="00AC2CF0" w:rsidRPr="007308BA" w:rsidRDefault="00B735EE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869147703"/>
                <w:placeholder>
                  <w:docPart w:val="F50C074201F54630BD5264765105B31E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2C3059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1397803C" w:rsidR="00AC2CF0" w:rsidRPr="007308BA" w:rsidRDefault="00B735EE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1686901827"/>
                <w:placeholder>
                  <w:docPart w:val="1166BC86F72545409120D2930899BB9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2C3059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A" w14:textId="5FA80381" w:rsidR="009F392E" w:rsidRPr="00777FF0" w:rsidRDefault="008145D7" w:rsidP="00777FF0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sectPr w:rsidR="009F392E" w:rsidRPr="00777FF0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AB102" w14:textId="77777777" w:rsidR="00B735EE" w:rsidRDefault="00B735EE" w:rsidP="00962258">
      <w:pPr>
        <w:spacing w:after="0" w:line="240" w:lineRule="auto"/>
      </w:pPr>
      <w:r>
        <w:separator/>
      </w:r>
    </w:p>
  </w:endnote>
  <w:endnote w:type="continuationSeparator" w:id="0">
    <w:p w14:paraId="7DD91B8D" w14:textId="77777777" w:rsidR="00B735EE" w:rsidRDefault="00B735EE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94F77" w14:textId="77777777" w:rsidR="00B735EE" w:rsidRDefault="00B735EE" w:rsidP="00962258">
      <w:pPr>
        <w:spacing w:after="0" w:line="240" w:lineRule="auto"/>
      </w:pPr>
      <w:r>
        <w:separator/>
      </w:r>
    </w:p>
  </w:footnote>
  <w:footnote w:type="continuationSeparator" w:id="0">
    <w:p w14:paraId="4EFFCA2E" w14:textId="77777777" w:rsidR="00B735EE" w:rsidRDefault="00B735EE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03BB9DE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 w:rsidR="008A0E50">
      <w:rPr>
        <w:rStyle w:val="Zvraznn"/>
      </w:rPr>
      <w:t>7</w:t>
    </w:r>
    <w:r>
      <w:rPr>
        <w:rStyle w:val="Zvraznn"/>
      </w:rPr>
      <w:t xml:space="preserve">.2 a </w:t>
    </w:r>
    <w:r w:rsidR="008A0E50">
      <w:rPr>
        <w:rStyle w:val="Zvraznn"/>
      </w:rPr>
      <w:t>7</w:t>
    </w:r>
    <w:r>
      <w:rPr>
        <w:rStyle w:val="Zvraznn"/>
      </w:rPr>
      <w:t>.3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80E07"/>
    <w:rsid w:val="002811DF"/>
    <w:rsid w:val="002C3059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C7054"/>
    <w:rsid w:val="005D5506"/>
    <w:rsid w:val="005F1404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31F76"/>
    <w:rsid w:val="00743525"/>
    <w:rsid w:val="00753004"/>
    <w:rsid w:val="0076286B"/>
    <w:rsid w:val="007654C4"/>
    <w:rsid w:val="00766846"/>
    <w:rsid w:val="0077673A"/>
    <w:rsid w:val="00777FF0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0E50"/>
    <w:rsid w:val="008A3568"/>
    <w:rsid w:val="008D03B9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35E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ED5BC7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50C074201F54630BD5264765105B3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EAF599-FDF1-4C88-A032-CBD02757A21F}"/>
      </w:docPartPr>
      <w:docPartBody>
        <w:p w:rsidR="00821F3C" w:rsidRDefault="00821F3C" w:rsidP="00821F3C">
          <w:pPr>
            <w:pStyle w:val="F50C074201F54630BD5264765105B31E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1166BC86F72545409120D2930899BB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E249C97-95BA-4497-A64C-2CA73856C833}"/>
      </w:docPartPr>
      <w:docPartBody>
        <w:p w:rsidR="00821F3C" w:rsidRDefault="00821F3C" w:rsidP="00821F3C">
          <w:pPr>
            <w:pStyle w:val="1166BC86F72545409120D2930899BB9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49171C"/>
    <w:rsid w:val="00710200"/>
    <w:rsid w:val="007654C4"/>
    <w:rsid w:val="00821F3C"/>
    <w:rsid w:val="0087094D"/>
    <w:rsid w:val="00A57D12"/>
    <w:rsid w:val="00B72819"/>
    <w:rsid w:val="00BE31C7"/>
    <w:rsid w:val="00C601C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21F3C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50C074201F54630BD5264765105B31E">
    <w:name w:val="F50C074201F54630BD5264765105B31E"/>
    <w:rsid w:val="00821F3C"/>
    <w:rPr>
      <w:kern w:val="2"/>
      <w14:ligatures w14:val="standardContextual"/>
    </w:rPr>
  </w:style>
  <w:style w:type="paragraph" w:customStyle="1" w:styleId="1166BC86F72545409120D2930899BB9D">
    <w:name w:val="1166BC86F72545409120D2930899BB9D"/>
    <w:rsid w:val="00821F3C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A2D5A8-0A29-49AE-A0DC-B59389511A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469</Words>
  <Characters>2768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Krumlová Nikola</cp:lastModifiedBy>
  <cp:revision>2</cp:revision>
  <cp:lastPrinted>2017-11-28T17:18:00Z</cp:lastPrinted>
  <dcterms:created xsi:type="dcterms:W3CDTF">2026-07-17T08:16:00Z</dcterms:created>
  <dcterms:modified xsi:type="dcterms:W3CDTF">2026-07-17T08:16:00Z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